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C273F" w14:textId="309C7616" w:rsidR="00BA00AB" w:rsidRDefault="002F70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SWYLLYNGTON</w:t>
      </w:r>
      <w:r>
        <w:rPr>
          <w:rFonts w:cs="Times New Roman"/>
          <w:szCs w:val="24"/>
        </w:rPr>
        <w:t xml:space="preserve">      (d.1471)</w:t>
      </w:r>
    </w:p>
    <w:p w14:paraId="0BF505C6" w14:textId="3833A923" w:rsidR="002F7021" w:rsidRDefault="002F70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Pontefract.</w:t>
      </w:r>
    </w:p>
    <w:p w14:paraId="7843C8AA" w14:textId="77777777" w:rsidR="002F7021" w:rsidRDefault="002F7021" w:rsidP="009139A6">
      <w:pPr>
        <w:pStyle w:val="NoSpacing"/>
        <w:rPr>
          <w:rFonts w:cs="Times New Roman"/>
          <w:szCs w:val="24"/>
        </w:rPr>
      </w:pPr>
    </w:p>
    <w:p w14:paraId="5D639327" w14:textId="77777777" w:rsidR="002F7021" w:rsidRDefault="002F7021" w:rsidP="009139A6">
      <w:pPr>
        <w:pStyle w:val="NoSpacing"/>
        <w:rPr>
          <w:rFonts w:cs="Times New Roman"/>
          <w:szCs w:val="24"/>
        </w:rPr>
      </w:pPr>
    </w:p>
    <w:p w14:paraId="3A60DA41" w14:textId="1C1F759C" w:rsidR="002F7021" w:rsidRDefault="002F70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Jul.1471</w:t>
      </w:r>
      <w:r>
        <w:rPr>
          <w:rFonts w:cs="Times New Roman"/>
          <w:szCs w:val="24"/>
        </w:rPr>
        <w:tab/>
        <w:t>He made his Will.   (W.Y.R. p.162)</w:t>
      </w:r>
    </w:p>
    <w:p w14:paraId="6DE2E5D3" w14:textId="3ABD7D0D" w:rsidR="002F7021" w:rsidRDefault="002F70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Sep.</w:t>
      </w:r>
      <w:r>
        <w:rPr>
          <w:rFonts w:cs="Times New Roman"/>
          <w:szCs w:val="24"/>
        </w:rPr>
        <w:tab/>
        <w:t>Probate of his Will.  (ibid.)</w:t>
      </w:r>
    </w:p>
    <w:p w14:paraId="66486499" w14:textId="77777777" w:rsidR="002F7021" w:rsidRDefault="002F7021" w:rsidP="009139A6">
      <w:pPr>
        <w:pStyle w:val="NoSpacing"/>
        <w:rPr>
          <w:rFonts w:cs="Times New Roman"/>
          <w:szCs w:val="24"/>
        </w:rPr>
      </w:pPr>
    </w:p>
    <w:p w14:paraId="26B208FB" w14:textId="77777777" w:rsidR="002F7021" w:rsidRDefault="002F7021" w:rsidP="009139A6">
      <w:pPr>
        <w:pStyle w:val="NoSpacing"/>
        <w:rPr>
          <w:rFonts w:cs="Times New Roman"/>
          <w:szCs w:val="24"/>
        </w:rPr>
      </w:pPr>
    </w:p>
    <w:p w14:paraId="41C088BF" w14:textId="2991B2EE" w:rsidR="002F7021" w:rsidRPr="002F7021" w:rsidRDefault="002F702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2F7021" w:rsidRPr="002F70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8E015" w14:textId="77777777" w:rsidR="002F7021" w:rsidRDefault="002F7021" w:rsidP="009139A6">
      <w:r>
        <w:separator/>
      </w:r>
    </w:p>
  </w:endnote>
  <w:endnote w:type="continuationSeparator" w:id="0">
    <w:p w14:paraId="1A7EA98C" w14:textId="77777777" w:rsidR="002F7021" w:rsidRDefault="002F70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E6F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9CDB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370F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A76D9" w14:textId="77777777" w:rsidR="002F7021" w:rsidRDefault="002F7021" w:rsidP="009139A6">
      <w:r>
        <w:separator/>
      </w:r>
    </w:p>
  </w:footnote>
  <w:footnote w:type="continuationSeparator" w:id="0">
    <w:p w14:paraId="20FB8246" w14:textId="77777777" w:rsidR="002F7021" w:rsidRDefault="002F70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3F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B66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EA8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021"/>
    <w:rsid w:val="000666E0"/>
    <w:rsid w:val="002510B7"/>
    <w:rsid w:val="002F7021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005A8"/>
  <w15:chartTrackingRefBased/>
  <w15:docId w15:val="{005A8487-F94C-459C-8B1F-E3B0987CD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2023-10-28T16:34:00Z</dcterms:created>
  <dcterms:modified xsi:type="dcterms:W3CDTF">2023-10-28T16:38:00Z</dcterms:modified>
</cp:coreProperties>
</file>